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027AF574" w14:textId="77777777" w:rsidTr="00E9598B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14:paraId="62236232" w14:textId="6CD08EFE" w:rsidR="005F2928" w:rsidRDefault="00316E3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0CB3A8DE" wp14:editId="63EF4254">
                  <wp:extent cx="5486400" cy="4311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271C16" w14:textId="7ACCFFC2" w:rsidR="002C5E76" w:rsidRPr="0041298F" w:rsidRDefault="00316E31" w:rsidP="002C5E76">
      <w:pPr>
        <w:pStyle w:val="APBHeading"/>
      </w:pPr>
      <w:r w:rsidRPr="00321BD2">
        <w:rPr>
          <w:noProof/>
        </w:rPr>
        <w:drawing>
          <wp:inline distT="0" distB="0" distL="0" distR="0" wp14:anchorId="735F90B0" wp14:editId="4F1F31F9">
            <wp:extent cx="233045" cy="198120"/>
            <wp:effectExtent l="0" t="0" r="0" b="0"/>
            <wp:docPr id="10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C5E76">
        <w:t>Activity</w:t>
      </w:r>
      <w:r w:rsidR="002C5E76" w:rsidRPr="0041298F">
        <w:t xml:space="preserve"> </w:t>
      </w:r>
      <w:r w:rsidR="008079E6">
        <w:t>1.2.4 Making Molar Solutions</w:t>
      </w:r>
    </w:p>
    <w:p w14:paraId="716D53A1" w14:textId="77777777" w:rsidR="002C5E76" w:rsidRDefault="002C5E76" w:rsidP="002C5E76"/>
    <w:p w14:paraId="0A2E3DF4" w14:textId="77777777" w:rsidR="002C5E76" w:rsidRDefault="002C5E76" w:rsidP="002C5E76">
      <w:pPr>
        <w:pStyle w:val="ActivitySection"/>
      </w:pPr>
      <w:r>
        <w:t>Purpose</w:t>
      </w:r>
    </w:p>
    <w:p w14:paraId="2B0B73DD" w14:textId="37395A39" w:rsidR="008079E6" w:rsidRDefault="00F95535" w:rsidP="008079E6">
      <w:pPr>
        <w:pStyle w:val="ActivityBody"/>
      </w:pPr>
      <w:r>
        <w:t>Chemists and biotechnicians</w:t>
      </w:r>
      <w:bookmarkStart w:id="0" w:name="_GoBack"/>
      <w:bookmarkEnd w:id="0"/>
      <w:r>
        <w:t xml:space="preserve"> work with m</w:t>
      </w:r>
      <w:r w:rsidR="008079E6">
        <w:t>oles, molarity, and molar solutions.</w:t>
      </w:r>
      <w:r>
        <w:t xml:space="preserve"> Not the burrowing-creature or tooth-</w:t>
      </w:r>
      <w:r w:rsidR="008079E6">
        <w:t>extraction</w:t>
      </w:r>
      <w:r>
        <w:t xml:space="preserve"> kind</w:t>
      </w:r>
      <w:r w:rsidR="008079E6">
        <w:t xml:space="preserve">. For the purposes of this course, a mole is the quantity of a substance equaling the atomic mass of the substance. The atomic mass </w:t>
      </w:r>
      <w:r>
        <w:t>of an element can be learned from a</w:t>
      </w:r>
      <w:r w:rsidR="008079E6">
        <w:t xml:space="preserve"> periodic table</w:t>
      </w:r>
      <w:r>
        <w:t xml:space="preserve"> of elements</w:t>
      </w:r>
      <w:r w:rsidR="008079E6">
        <w:t>.</w:t>
      </w:r>
    </w:p>
    <w:p w14:paraId="71689DEE" w14:textId="77777777" w:rsidR="008079E6" w:rsidRDefault="008079E6" w:rsidP="008079E6"/>
    <w:p w14:paraId="557F9996" w14:textId="77777777" w:rsidR="008079E6" w:rsidRDefault="008079E6" w:rsidP="008079E6">
      <w:pPr>
        <w:pStyle w:val="ActivityBody"/>
      </w:pPr>
      <w:r>
        <w:t>To determine the molar mass of compounds, substances made up of two or more elements, simply add the atomic mass of each element</w:t>
      </w:r>
      <w:r w:rsidR="006D0905">
        <w:t xml:space="preserve"> in the compound</w:t>
      </w:r>
      <w:r>
        <w:t>. For example, sodium (Na) has an atomic mass of 22.99 and chloride (Cl) has an atomic mass of 35.45. Therefore, one mole of salt (NaCl) has a mass of 58.44 grams.</w:t>
      </w:r>
    </w:p>
    <w:p w14:paraId="1B33FF83" w14:textId="77777777" w:rsidR="008079E6" w:rsidRDefault="008079E6" w:rsidP="008079E6"/>
    <w:p w14:paraId="34DE0D45" w14:textId="77777777" w:rsidR="002C5E76" w:rsidRDefault="008079E6" w:rsidP="008079E6">
      <w:pPr>
        <w:pStyle w:val="ActivityBody"/>
      </w:pPr>
      <w:r>
        <w:t xml:space="preserve">To make a molar solution, dissolve 1 mole of a compound in solvent, often water, to make a total of 1 liter in volume. Thus, a 1 molar solution has 1 mole of solute per liter of solution. Molarity is expressed using the symbol M, which stands for moles per liter. </w:t>
      </w:r>
      <w:r w:rsidRPr="00B43EA2">
        <w:rPr>
          <w:rStyle w:val="KeyTerm"/>
        </w:rPr>
        <w:t>NOTE:</w:t>
      </w:r>
      <w:r>
        <w:t xml:space="preserve"> Mole is the specific number of molecules while molarity is the concentration.</w:t>
      </w:r>
    </w:p>
    <w:p w14:paraId="45AFF140" w14:textId="77777777" w:rsidR="003B0686" w:rsidRPr="00210996" w:rsidRDefault="003B0686" w:rsidP="002C5E76"/>
    <w:p w14:paraId="09C6EE48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9"/>
        <w:gridCol w:w="5401"/>
      </w:tblGrid>
      <w:tr w:rsidR="006D0905" w14:paraId="4E6D2512" w14:textId="77777777" w:rsidTr="002C5E76">
        <w:tc>
          <w:tcPr>
            <w:tcW w:w="5499" w:type="dxa"/>
            <w:vMerge w:val="restart"/>
          </w:tcPr>
          <w:p w14:paraId="2FB00551" w14:textId="77777777" w:rsidR="006D0905" w:rsidRDefault="006D0905" w:rsidP="006D0905">
            <w:pPr>
              <w:pStyle w:val="ActivityBodyBold"/>
            </w:pPr>
            <w:r>
              <w:t>Per pair of students:</w:t>
            </w:r>
          </w:p>
          <w:p w14:paraId="0EC8C101" w14:textId="4B4BC1C9" w:rsidR="006D0905" w:rsidRDefault="006D0905" w:rsidP="006D0905">
            <w:pPr>
              <w:pStyle w:val="Activitybullet"/>
            </w:pPr>
            <w:r>
              <w:t xml:space="preserve">2 </w:t>
            </w:r>
            <w:r w:rsidR="005C40EF">
              <w:t xml:space="preserve">250ml </w:t>
            </w:r>
            <w:r>
              <w:t>reagent bottles</w:t>
            </w:r>
          </w:p>
          <w:p w14:paraId="46A10F44" w14:textId="1E5BAC94" w:rsidR="006D0905" w:rsidRDefault="006D0905" w:rsidP="006D0905">
            <w:pPr>
              <w:pStyle w:val="Activitybullet"/>
            </w:pPr>
            <w:r>
              <w:t xml:space="preserve">2 </w:t>
            </w:r>
            <w:r w:rsidR="005C40EF">
              <w:t xml:space="preserve">plastic </w:t>
            </w:r>
            <w:r>
              <w:t>weigh boats</w:t>
            </w:r>
          </w:p>
          <w:p w14:paraId="2BD37D9E" w14:textId="7A9334FD" w:rsidR="006D0905" w:rsidRDefault="006D0905" w:rsidP="006D0905">
            <w:pPr>
              <w:pStyle w:val="Activitybullet"/>
            </w:pPr>
            <w:r>
              <w:t>2 100ml volumetric flasks</w:t>
            </w:r>
          </w:p>
          <w:p w14:paraId="6B86EF09" w14:textId="77777777" w:rsidR="006D0905" w:rsidRDefault="006D0905" w:rsidP="006D0905">
            <w:pPr>
              <w:pStyle w:val="Activitybullet"/>
            </w:pPr>
            <w:r>
              <w:t>Plastic funnel</w:t>
            </w:r>
          </w:p>
          <w:p w14:paraId="328D27E7" w14:textId="310793BD" w:rsidR="006D0905" w:rsidRDefault="006D0905" w:rsidP="006D0905">
            <w:pPr>
              <w:pStyle w:val="Activitybullet"/>
            </w:pPr>
            <w:r>
              <w:t>Distilled H</w:t>
            </w:r>
            <w:r w:rsidRPr="007F3F13">
              <w:rPr>
                <w:vertAlign w:val="subscript"/>
              </w:rPr>
              <w:t>2</w:t>
            </w:r>
            <w:r>
              <w:t>O bottle</w:t>
            </w:r>
          </w:p>
          <w:p w14:paraId="6C4097AA" w14:textId="49597268" w:rsidR="006D0905" w:rsidRDefault="006D0905" w:rsidP="006D0905">
            <w:pPr>
              <w:pStyle w:val="Activitybullet"/>
            </w:pPr>
            <w:r>
              <w:t>Laboratory tape</w:t>
            </w:r>
          </w:p>
          <w:p w14:paraId="0507514B" w14:textId="77777777" w:rsidR="006D0905" w:rsidRDefault="006D0905" w:rsidP="008079E6">
            <w:pPr>
              <w:pStyle w:val="Activitybullet"/>
            </w:pPr>
            <w:r>
              <w:t>Permanent marker</w:t>
            </w:r>
          </w:p>
        </w:tc>
        <w:tc>
          <w:tcPr>
            <w:tcW w:w="5499" w:type="dxa"/>
          </w:tcPr>
          <w:p w14:paraId="04C65988" w14:textId="77777777" w:rsidR="006D0905" w:rsidRDefault="006D0905" w:rsidP="006D0905">
            <w:pPr>
              <w:pStyle w:val="ActivityBodyBold"/>
            </w:pPr>
            <w:r>
              <w:t>Per class:</w:t>
            </w:r>
          </w:p>
          <w:p w14:paraId="48655B1F" w14:textId="3E952AB4" w:rsidR="006D0905" w:rsidRDefault="006D0905" w:rsidP="006D0905">
            <w:pPr>
              <w:pStyle w:val="Activitybullet"/>
            </w:pPr>
            <w:r>
              <w:t>5 electronic balances</w:t>
            </w:r>
          </w:p>
          <w:p w14:paraId="73658E3F" w14:textId="77777777" w:rsidR="006D0905" w:rsidRDefault="006D0905" w:rsidP="006D0905">
            <w:pPr>
              <w:pStyle w:val="Activitybullet"/>
            </w:pPr>
            <w:r>
              <w:t>NaCl source</w:t>
            </w:r>
          </w:p>
          <w:p w14:paraId="1A0F0CDC" w14:textId="77777777" w:rsidR="006D0905" w:rsidRDefault="006D0905" w:rsidP="006D0905">
            <w:pPr>
              <w:pStyle w:val="Activitybullet"/>
            </w:pPr>
            <w:r>
              <w:t>CaCl</w:t>
            </w:r>
            <w:r w:rsidRPr="007F3F13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>
              <w:t>source</w:t>
            </w:r>
          </w:p>
        </w:tc>
      </w:tr>
      <w:tr w:rsidR="006D0905" w14:paraId="76333CEF" w14:textId="77777777" w:rsidTr="002C5E76">
        <w:tc>
          <w:tcPr>
            <w:tcW w:w="5499" w:type="dxa"/>
            <w:vMerge/>
          </w:tcPr>
          <w:p w14:paraId="4C33F283" w14:textId="77777777" w:rsidR="006D0905" w:rsidRDefault="006D0905" w:rsidP="008079E6">
            <w:pPr>
              <w:pStyle w:val="Activitybullet"/>
            </w:pPr>
          </w:p>
        </w:tc>
        <w:tc>
          <w:tcPr>
            <w:tcW w:w="5499" w:type="dxa"/>
          </w:tcPr>
          <w:p w14:paraId="7FEB76A9" w14:textId="77777777" w:rsidR="006D0905" w:rsidRDefault="006D0905" w:rsidP="006D0905">
            <w:pPr>
              <w:pStyle w:val="ActivityBodyBold"/>
            </w:pPr>
            <w:r>
              <w:t>Per student:</w:t>
            </w:r>
          </w:p>
          <w:p w14:paraId="073420E4" w14:textId="77777777" w:rsidR="006D0905" w:rsidRDefault="006D0905" w:rsidP="006D0905">
            <w:pPr>
              <w:pStyle w:val="Activitybullet"/>
            </w:pPr>
            <w:r>
              <w:t>Periodic table</w:t>
            </w:r>
          </w:p>
          <w:p w14:paraId="75DE8917" w14:textId="77777777" w:rsidR="00681FA6" w:rsidRDefault="00681FA6" w:rsidP="006D0905">
            <w:pPr>
              <w:pStyle w:val="Activitybullet"/>
            </w:pPr>
            <w:r>
              <w:t>Calculator</w:t>
            </w:r>
          </w:p>
          <w:p w14:paraId="6E92DE85" w14:textId="0BF48F57" w:rsidR="006D0905" w:rsidRDefault="00AC448F" w:rsidP="006D0905">
            <w:pPr>
              <w:pStyle w:val="Activitybullet"/>
            </w:pPr>
            <w:r>
              <w:t>PPE</w:t>
            </w:r>
          </w:p>
          <w:p w14:paraId="136F8024" w14:textId="77777777" w:rsidR="006D0905" w:rsidRDefault="006D0905" w:rsidP="006D0905">
            <w:pPr>
              <w:pStyle w:val="Activitybullet"/>
            </w:pPr>
            <w:r w:rsidRPr="00F503FA">
              <w:t>Pen</w:t>
            </w:r>
          </w:p>
          <w:p w14:paraId="3793A73E" w14:textId="77777777" w:rsidR="006D0905" w:rsidRDefault="006D0905" w:rsidP="006D0905">
            <w:pPr>
              <w:pStyle w:val="Activitybullet"/>
              <w:rPr>
                <w:rStyle w:val="Italic"/>
              </w:rPr>
            </w:pPr>
            <w:r w:rsidRPr="009A40E1">
              <w:rPr>
                <w:rStyle w:val="Italic"/>
              </w:rPr>
              <w:t>Agriscience Notebook</w:t>
            </w:r>
          </w:p>
          <w:p w14:paraId="3683B7E9" w14:textId="77777777" w:rsidR="006D0905" w:rsidRDefault="006D0905" w:rsidP="006D0905">
            <w:pPr>
              <w:pStyle w:val="Activitybullet"/>
            </w:pPr>
            <w:r>
              <w:rPr>
                <w:rStyle w:val="Italic"/>
              </w:rPr>
              <w:t>Laboratory Notebook</w:t>
            </w:r>
          </w:p>
        </w:tc>
      </w:tr>
    </w:tbl>
    <w:p w14:paraId="26B58E1E" w14:textId="77777777" w:rsidR="002C5E76" w:rsidRDefault="002C5E76" w:rsidP="002C5E76"/>
    <w:p w14:paraId="1E19E0F4" w14:textId="77777777" w:rsidR="002C5E76" w:rsidRDefault="002C5E76" w:rsidP="002C5E76">
      <w:pPr>
        <w:pStyle w:val="ActivitySection"/>
      </w:pPr>
      <w:r>
        <w:t>Procedure</w:t>
      </w:r>
    </w:p>
    <w:p w14:paraId="61D7B220" w14:textId="77777777" w:rsidR="008079E6" w:rsidRDefault="008079E6" w:rsidP="008079E6">
      <w:pPr>
        <w:pStyle w:val="ActivityBody"/>
      </w:pPr>
      <w:r>
        <w:t xml:space="preserve">You and your partner will determine the molar mass of several compounds and mix a molar solution. Be sure to record all of your work in your </w:t>
      </w:r>
      <w:r w:rsidRPr="009A40E1">
        <w:rPr>
          <w:rStyle w:val="Italic"/>
        </w:rPr>
        <w:t>Laboratory Notebook</w:t>
      </w:r>
      <w:r>
        <w:t xml:space="preserve"> accurately.</w:t>
      </w:r>
    </w:p>
    <w:p w14:paraId="2AD96C63" w14:textId="77777777" w:rsidR="008079E6" w:rsidRPr="000D098B" w:rsidRDefault="008079E6" w:rsidP="008079E6"/>
    <w:p w14:paraId="721FE7FB" w14:textId="77777777" w:rsidR="008079E6" w:rsidRDefault="008079E6" w:rsidP="008079E6">
      <w:pPr>
        <w:pStyle w:val="ActivityBodyBold"/>
      </w:pPr>
      <w:r>
        <w:t>Part One – Determining the Mass of a Mole</w:t>
      </w:r>
    </w:p>
    <w:p w14:paraId="4D13761A" w14:textId="77777777" w:rsidR="008079E6" w:rsidRDefault="008079E6" w:rsidP="008079E6">
      <w:pPr>
        <w:pStyle w:val="ActivityBody"/>
      </w:pPr>
      <w:r>
        <w:t>Using your periodic table, determine the molar mass of each substance required to make the following solutions. Remember, a one molar solution equals one mole of solute in one liter of solution.</w:t>
      </w:r>
    </w:p>
    <w:p w14:paraId="1BCF23BC" w14:textId="77777777" w:rsidR="009622D8" w:rsidRDefault="009622D8" w:rsidP="008079E6">
      <w:pPr>
        <w:sectPr w:rsidR="009622D8" w:rsidSect="007C60E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2995"/>
        <w:gridCol w:w="3577"/>
      </w:tblGrid>
      <w:tr w:rsidR="009622D8" w14:paraId="0219DAFF" w14:textId="77777777" w:rsidTr="009622D8">
        <w:trPr>
          <w:trHeight w:val="207"/>
          <w:jc w:val="center"/>
        </w:trPr>
        <w:tc>
          <w:tcPr>
            <w:tcW w:w="91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4875D" w14:textId="1271CA9B" w:rsidR="009622D8" w:rsidRPr="009622D8" w:rsidRDefault="009622D8" w:rsidP="009622D8">
            <w:pPr>
              <w:rPr>
                <w:rStyle w:val="KeyTerm"/>
              </w:rPr>
            </w:pPr>
            <w:r w:rsidRPr="009622D8">
              <w:rPr>
                <w:rStyle w:val="KeyTerm"/>
              </w:rPr>
              <w:lastRenderedPageBreak/>
              <w:t xml:space="preserve">Table 1. </w:t>
            </w:r>
            <w:r w:rsidRPr="009622D8">
              <w:rPr>
                <w:rStyle w:val="KeyTermItalic"/>
              </w:rPr>
              <w:t>Molar Mass</w:t>
            </w:r>
          </w:p>
        </w:tc>
      </w:tr>
      <w:tr w:rsidR="008079E6" w14:paraId="4899D2C9" w14:textId="77777777" w:rsidTr="009622D8">
        <w:trPr>
          <w:trHeight w:val="578"/>
          <w:jc w:val="center"/>
        </w:trPr>
        <w:tc>
          <w:tcPr>
            <w:tcW w:w="253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EAC27" w14:textId="77777777" w:rsidR="008079E6" w:rsidRDefault="008079E6" w:rsidP="00366F03">
            <w:pPr>
              <w:pStyle w:val="RubricTitles"/>
            </w:pPr>
            <w:r>
              <w:t>Solution</w:t>
            </w:r>
          </w:p>
        </w:tc>
        <w:tc>
          <w:tcPr>
            <w:tcW w:w="299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3F3619" w14:textId="77777777" w:rsidR="008079E6" w:rsidRDefault="008079E6" w:rsidP="00366F03">
            <w:pPr>
              <w:pStyle w:val="RubricTitles"/>
            </w:pPr>
            <w:r>
              <w:t>Mass of 1 mole of substance</w:t>
            </w:r>
          </w:p>
        </w:tc>
        <w:tc>
          <w:tcPr>
            <w:tcW w:w="357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B466F" w14:textId="77777777" w:rsidR="008079E6" w:rsidRDefault="008079E6" w:rsidP="00366F03">
            <w:pPr>
              <w:pStyle w:val="RubricTitles"/>
            </w:pPr>
            <w:r>
              <w:t>Mass of substance needed for solution</w:t>
            </w:r>
          </w:p>
        </w:tc>
      </w:tr>
      <w:tr w:rsidR="008079E6" w14:paraId="096CE5DD" w14:textId="77777777" w:rsidTr="00891D27">
        <w:trPr>
          <w:trHeight w:val="488"/>
          <w:jc w:val="center"/>
        </w:trPr>
        <w:tc>
          <w:tcPr>
            <w:tcW w:w="2536" w:type="dxa"/>
            <w:shd w:val="clear" w:color="auto" w:fill="auto"/>
            <w:vAlign w:val="center"/>
          </w:tcPr>
          <w:p w14:paraId="50384747" w14:textId="77777777" w:rsidR="008079E6" w:rsidRDefault="008079E6" w:rsidP="00366F03">
            <w:r>
              <w:t xml:space="preserve">1 L of 1 M NaCl </w:t>
            </w:r>
          </w:p>
        </w:tc>
        <w:tc>
          <w:tcPr>
            <w:tcW w:w="2995" w:type="dxa"/>
            <w:shd w:val="clear" w:color="auto" w:fill="auto"/>
          </w:tcPr>
          <w:p w14:paraId="1A135BF7" w14:textId="77777777" w:rsidR="008079E6" w:rsidRDefault="008079E6" w:rsidP="00366F03"/>
        </w:tc>
        <w:tc>
          <w:tcPr>
            <w:tcW w:w="3577" w:type="dxa"/>
            <w:shd w:val="clear" w:color="auto" w:fill="auto"/>
          </w:tcPr>
          <w:p w14:paraId="73BBDF28" w14:textId="77777777" w:rsidR="008079E6" w:rsidRDefault="008079E6" w:rsidP="00366F03"/>
        </w:tc>
      </w:tr>
      <w:tr w:rsidR="008079E6" w14:paraId="4518B832" w14:textId="77777777" w:rsidTr="00891D27">
        <w:trPr>
          <w:trHeight w:val="488"/>
          <w:jc w:val="center"/>
        </w:trPr>
        <w:tc>
          <w:tcPr>
            <w:tcW w:w="2536" w:type="dxa"/>
            <w:shd w:val="clear" w:color="auto" w:fill="auto"/>
            <w:vAlign w:val="center"/>
          </w:tcPr>
          <w:p w14:paraId="31BB0B27" w14:textId="3EDCD4F8" w:rsidR="008079E6" w:rsidRDefault="008079E6" w:rsidP="00366F03">
            <w:r>
              <w:t xml:space="preserve">1 L of </w:t>
            </w:r>
            <w:r w:rsidR="00B13499">
              <w:t>0</w:t>
            </w:r>
            <w:r>
              <w:t>.5 M CaCl</w:t>
            </w:r>
            <w:r w:rsidRPr="001E7814">
              <w:rPr>
                <w:vertAlign w:val="subscript"/>
              </w:rPr>
              <w:t>2</w:t>
            </w:r>
          </w:p>
        </w:tc>
        <w:tc>
          <w:tcPr>
            <w:tcW w:w="2995" w:type="dxa"/>
            <w:shd w:val="clear" w:color="auto" w:fill="auto"/>
          </w:tcPr>
          <w:p w14:paraId="6FA7B606" w14:textId="77777777" w:rsidR="008079E6" w:rsidRDefault="008079E6" w:rsidP="00366F03"/>
        </w:tc>
        <w:tc>
          <w:tcPr>
            <w:tcW w:w="3577" w:type="dxa"/>
            <w:shd w:val="clear" w:color="auto" w:fill="auto"/>
          </w:tcPr>
          <w:p w14:paraId="0FFF02BD" w14:textId="77777777" w:rsidR="008079E6" w:rsidRDefault="008079E6" w:rsidP="00366F03"/>
        </w:tc>
      </w:tr>
      <w:tr w:rsidR="008079E6" w14:paraId="1E1E1329" w14:textId="77777777" w:rsidTr="00891D27">
        <w:trPr>
          <w:trHeight w:val="488"/>
          <w:jc w:val="center"/>
        </w:trPr>
        <w:tc>
          <w:tcPr>
            <w:tcW w:w="2536" w:type="dxa"/>
            <w:shd w:val="clear" w:color="auto" w:fill="auto"/>
            <w:vAlign w:val="center"/>
          </w:tcPr>
          <w:p w14:paraId="605F1E18" w14:textId="76DFBAAA" w:rsidR="008079E6" w:rsidRDefault="008079E6" w:rsidP="00366F03">
            <w:r>
              <w:t xml:space="preserve">2 L of </w:t>
            </w:r>
            <w:r w:rsidR="00B13499">
              <w:t>0</w:t>
            </w:r>
            <w:r>
              <w:t>.25 M NaCl</w:t>
            </w:r>
          </w:p>
        </w:tc>
        <w:tc>
          <w:tcPr>
            <w:tcW w:w="2995" w:type="dxa"/>
            <w:shd w:val="clear" w:color="auto" w:fill="auto"/>
          </w:tcPr>
          <w:p w14:paraId="3C1266F2" w14:textId="77777777" w:rsidR="008079E6" w:rsidRDefault="008079E6" w:rsidP="00366F03"/>
        </w:tc>
        <w:tc>
          <w:tcPr>
            <w:tcW w:w="3577" w:type="dxa"/>
            <w:shd w:val="clear" w:color="auto" w:fill="auto"/>
          </w:tcPr>
          <w:p w14:paraId="29041ECB" w14:textId="77777777" w:rsidR="008079E6" w:rsidRDefault="008079E6" w:rsidP="00366F03"/>
        </w:tc>
      </w:tr>
      <w:tr w:rsidR="008079E6" w14:paraId="376D12DF" w14:textId="77777777" w:rsidTr="00891D27">
        <w:trPr>
          <w:trHeight w:val="488"/>
          <w:jc w:val="center"/>
        </w:trPr>
        <w:tc>
          <w:tcPr>
            <w:tcW w:w="2536" w:type="dxa"/>
            <w:shd w:val="clear" w:color="auto" w:fill="auto"/>
            <w:vAlign w:val="center"/>
          </w:tcPr>
          <w:p w14:paraId="02D1D554" w14:textId="77777777" w:rsidR="008079E6" w:rsidRDefault="008079E6" w:rsidP="00366F03">
            <w:r>
              <w:t xml:space="preserve">500ml of 2 M </w:t>
            </w:r>
            <w:proofErr w:type="spellStart"/>
            <w:r>
              <w:t>NaOH</w:t>
            </w:r>
            <w:proofErr w:type="spellEnd"/>
          </w:p>
        </w:tc>
        <w:tc>
          <w:tcPr>
            <w:tcW w:w="2995" w:type="dxa"/>
            <w:shd w:val="clear" w:color="auto" w:fill="auto"/>
          </w:tcPr>
          <w:p w14:paraId="46F1AB4A" w14:textId="77777777" w:rsidR="008079E6" w:rsidRDefault="008079E6" w:rsidP="00366F03"/>
        </w:tc>
        <w:tc>
          <w:tcPr>
            <w:tcW w:w="3577" w:type="dxa"/>
            <w:shd w:val="clear" w:color="auto" w:fill="auto"/>
          </w:tcPr>
          <w:p w14:paraId="4045236E" w14:textId="77777777" w:rsidR="008079E6" w:rsidRDefault="008079E6" w:rsidP="00366F03"/>
        </w:tc>
      </w:tr>
      <w:tr w:rsidR="008079E6" w14:paraId="118C21B2" w14:textId="77777777" w:rsidTr="00891D27">
        <w:trPr>
          <w:trHeight w:val="488"/>
          <w:jc w:val="center"/>
        </w:trPr>
        <w:tc>
          <w:tcPr>
            <w:tcW w:w="2536" w:type="dxa"/>
            <w:shd w:val="clear" w:color="auto" w:fill="auto"/>
            <w:vAlign w:val="center"/>
          </w:tcPr>
          <w:p w14:paraId="6E79BBAB" w14:textId="4C94E5B2" w:rsidR="008079E6" w:rsidRDefault="008079E6" w:rsidP="00366F03">
            <w:r>
              <w:t xml:space="preserve">100ml of </w:t>
            </w:r>
            <w:r w:rsidR="00424CBC">
              <w:t>0</w:t>
            </w:r>
            <w:r>
              <w:t>.1 M CaCl</w:t>
            </w:r>
            <w:r w:rsidRPr="001E7814">
              <w:rPr>
                <w:vertAlign w:val="subscript"/>
              </w:rPr>
              <w:t>2</w:t>
            </w:r>
          </w:p>
        </w:tc>
        <w:tc>
          <w:tcPr>
            <w:tcW w:w="2995" w:type="dxa"/>
            <w:shd w:val="clear" w:color="auto" w:fill="auto"/>
          </w:tcPr>
          <w:p w14:paraId="4F2173F9" w14:textId="77777777" w:rsidR="008079E6" w:rsidRDefault="008079E6" w:rsidP="00366F03"/>
        </w:tc>
        <w:tc>
          <w:tcPr>
            <w:tcW w:w="3577" w:type="dxa"/>
            <w:shd w:val="clear" w:color="auto" w:fill="auto"/>
          </w:tcPr>
          <w:p w14:paraId="516B042D" w14:textId="77777777" w:rsidR="008079E6" w:rsidRDefault="008079E6" w:rsidP="00366F03"/>
        </w:tc>
      </w:tr>
    </w:tbl>
    <w:p w14:paraId="47F559FE" w14:textId="77777777" w:rsidR="008079E6" w:rsidRDefault="008079E6" w:rsidP="008079E6"/>
    <w:p w14:paraId="2A8A452F" w14:textId="77777777" w:rsidR="008079E6" w:rsidRDefault="008079E6" w:rsidP="008079E6">
      <w:pPr>
        <w:pStyle w:val="ActivityBodyBold"/>
      </w:pPr>
      <w:r>
        <w:t>Part Two – Mixing Molar Solutions</w:t>
      </w:r>
    </w:p>
    <w:p w14:paraId="58E304C9" w14:textId="77777777" w:rsidR="008079E6" w:rsidRDefault="008079E6" w:rsidP="008079E6">
      <w:pPr>
        <w:pStyle w:val="ActivityNumbers"/>
      </w:pPr>
      <w:r>
        <w:t>Clean glassware and other vessels appropriately.</w:t>
      </w:r>
    </w:p>
    <w:p w14:paraId="183B7F98" w14:textId="77777777" w:rsidR="008079E6" w:rsidRDefault="008079E6" w:rsidP="008079E6">
      <w:pPr>
        <w:pStyle w:val="ActivityNumbers"/>
      </w:pPr>
      <w:r>
        <w:t>Prepare to make two solutions based on the information below by calculating the amount required.</w:t>
      </w:r>
    </w:p>
    <w:p w14:paraId="3D9AA543" w14:textId="77777777" w:rsidR="008079E6" w:rsidRDefault="008079E6" w:rsidP="008079E6">
      <w:pPr>
        <w:pStyle w:val="Activitybullet"/>
      </w:pPr>
      <w:r>
        <w:t>100ml of 1 M NaCl</w:t>
      </w:r>
    </w:p>
    <w:p w14:paraId="70C2DA45" w14:textId="77777777" w:rsidR="008079E6" w:rsidRDefault="008079E6" w:rsidP="008079E6">
      <w:pPr>
        <w:pStyle w:val="Activitybullet"/>
      </w:pPr>
      <w:r>
        <w:t>100ml of 0.5 M CaCl</w:t>
      </w:r>
      <w:r w:rsidRPr="00415FEF">
        <w:rPr>
          <w:vertAlign w:val="subscript"/>
        </w:rPr>
        <w:t>2</w:t>
      </w:r>
    </w:p>
    <w:p w14:paraId="7E3C8E96" w14:textId="5DD5A930" w:rsidR="008079E6" w:rsidRDefault="00681FA6" w:rsidP="008079E6">
      <w:pPr>
        <w:pStyle w:val="ActivityNumbers"/>
      </w:pPr>
      <w:r>
        <w:t>Use the laboratory tape and permanent marker to l</w:t>
      </w:r>
      <w:r w:rsidR="008079E6">
        <w:t>abel the reagent bottles with the following information.</w:t>
      </w:r>
    </w:p>
    <w:p w14:paraId="743704B4" w14:textId="77777777" w:rsidR="008079E6" w:rsidRDefault="008079E6" w:rsidP="008079E6">
      <w:pPr>
        <w:pStyle w:val="Activitybullet"/>
      </w:pPr>
      <w:r>
        <w:t>Solution name and concentration</w:t>
      </w:r>
    </w:p>
    <w:p w14:paraId="7DBC6319" w14:textId="77777777" w:rsidR="008079E6" w:rsidRDefault="008079E6" w:rsidP="008079E6">
      <w:pPr>
        <w:pStyle w:val="Activitybullet"/>
      </w:pPr>
      <w:r>
        <w:t>Date of preparation</w:t>
      </w:r>
    </w:p>
    <w:p w14:paraId="3F32C412" w14:textId="77777777" w:rsidR="008079E6" w:rsidRDefault="008079E6" w:rsidP="008079E6">
      <w:pPr>
        <w:pStyle w:val="Activitybullet"/>
      </w:pPr>
      <w:r>
        <w:t>Name(s) of preparer(s)</w:t>
      </w:r>
    </w:p>
    <w:p w14:paraId="1998C879" w14:textId="77777777" w:rsidR="008079E6" w:rsidRDefault="008079E6" w:rsidP="008079E6">
      <w:pPr>
        <w:pStyle w:val="ActivityNumbers"/>
      </w:pPr>
      <w:r>
        <w:t>Use a weigh boat to measure out the correct quantity of NaCl as determined by your calculations. Be sure to account for the mass of the weigh boat.</w:t>
      </w:r>
    </w:p>
    <w:p w14:paraId="154F8CF2" w14:textId="77777777" w:rsidR="008079E6" w:rsidRDefault="008079E6" w:rsidP="008079E6">
      <w:pPr>
        <w:pStyle w:val="ActivityNumbers"/>
      </w:pPr>
      <w:r>
        <w:t>Place the funnel into the top of a 100ml volumetric flask.</w:t>
      </w:r>
    </w:p>
    <w:p w14:paraId="27DEE23A" w14:textId="77777777" w:rsidR="008079E6" w:rsidRDefault="008079E6" w:rsidP="008079E6">
      <w:pPr>
        <w:pStyle w:val="ActivityNumbers"/>
      </w:pPr>
      <w:r>
        <w:t>Carefully transfer the NaCl from the weigh boat into the volumetric flask.</w:t>
      </w:r>
    </w:p>
    <w:p w14:paraId="2C999B65" w14:textId="77777777" w:rsidR="008079E6" w:rsidRDefault="008079E6" w:rsidP="008079E6">
      <w:pPr>
        <w:pStyle w:val="ActivityNumbers"/>
      </w:pPr>
      <w:r>
        <w:t>Rinse any remaining powder from the weigh boat into the funnel using distilled water (dH</w:t>
      </w:r>
      <w:r w:rsidRPr="000D098B">
        <w:rPr>
          <w:vertAlign w:val="subscript"/>
        </w:rPr>
        <w:t>2</w:t>
      </w:r>
      <w:r>
        <w:t>O).</w:t>
      </w:r>
    </w:p>
    <w:p w14:paraId="1BEB40BE" w14:textId="77777777" w:rsidR="008079E6" w:rsidRDefault="008079E6" w:rsidP="008079E6">
      <w:pPr>
        <w:pStyle w:val="ActivityNumbers"/>
      </w:pPr>
      <w:r>
        <w:t>Add 50ml of dH</w:t>
      </w:r>
      <w:r w:rsidRPr="000D098B">
        <w:rPr>
          <w:vertAlign w:val="subscript"/>
        </w:rPr>
        <w:t>2</w:t>
      </w:r>
      <w:r>
        <w:t>O to the flask and swirl gently until the NaCl is dissolved.</w:t>
      </w:r>
    </w:p>
    <w:p w14:paraId="2B1F84B4" w14:textId="77777777" w:rsidR="008079E6" w:rsidRDefault="008079E6" w:rsidP="008079E6">
      <w:pPr>
        <w:pStyle w:val="ActivityNumbers"/>
      </w:pPr>
      <w:r>
        <w:t>When the NaCl is dissolved, slowly add dH</w:t>
      </w:r>
      <w:r w:rsidRPr="000D098B">
        <w:rPr>
          <w:vertAlign w:val="subscript"/>
        </w:rPr>
        <w:t>2</w:t>
      </w:r>
      <w:r>
        <w:t>O to bring the volume up to 100ml. The meniscus should just touch the 100ml mark on the flask.</w:t>
      </w:r>
    </w:p>
    <w:p w14:paraId="7332B266" w14:textId="77777777" w:rsidR="008079E6" w:rsidRDefault="008079E6" w:rsidP="008079E6">
      <w:pPr>
        <w:pStyle w:val="ActivityNumbers"/>
      </w:pPr>
      <w:r>
        <w:t>Transfer your solution to the reagent bottle using a funnel to avoid spills.</w:t>
      </w:r>
    </w:p>
    <w:p w14:paraId="7AF2D80E" w14:textId="77777777" w:rsidR="008079E6" w:rsidRDefault="008079E6" w:rsidP="008079E6">
      <w:pPr>
        <w:pStyle w:val="ActivityNumbers"/>
      </w:pPr>
      <w:r>
        <w:t>Store at room temperature as instructed by your teacher.</w:t>
      </w:r>
    </w:p>
    <w:p w14:paraId="51578B98" w14:textId="77777777" w:rsidR="008079E6" w:rsidRDefault="008079E6" w:rsidP="008079E6">
      <w:pPr>
        <w:pStyle w:val="ActivityNumbers"/>
      </w:pPr>
      <w:r>
        <w:t>Mix the 0.5 M CaCl</w:t>
      </w:r>
      <w:r w:rsidRPr="000D098B">
        <w:rPr>
          <w:vertAlign w:val="subscript"/>
        </w:rPr>
        <w:t>2</w:t>
      </w:r>
      <w:r>
        <w:t xml:space="preserve"> solution using the procedures above.</w:t>
      </w:r>
    </w:p>
    <w:p w14:paraId="26931F76" w14:textId="77777777" w:rsidR="00852F0A" w:rsidRPr="00D46F06" w:rsidRDefault="00852F0A" w:rsidP="002C5E76"/>
    <w:p w14:paraId="752AB227" w14:textId="77777777" w:rsidR="002C5E76" w:rsidRDefault="002C5E76" w:rsidP="002C5E76">
      <w:pPr>
        <w:pStyle w:val="ActivitySection"/>
      </w:pPr>
      <w:r>
        <w:t>Conclusion</w:t>
      </w:r>
    </w:p>
    <w:p w14:paraId="02017C88" w14:textId="77777777" w:rsidR="008079E6" w:rsidRDefault="008079E6" w:rsidP="008079E6">
      <w:pPr>
        <w:pStyle w:val="ActivityNumbers"/>
        <w:numPr>
          <w:ilvl w:val="0"/>
          <w:numId w:val="9"/>
        </w:numPr>
      </w:pPr>
      <w:r>
        <w:t>What is the difference between a mole and molarity?</w:t>
      </w:r>
    </w:p>
    <w:p w14:paraId="0E131259" w14:textId="77777777" w:rsidR="00210996" w:rsidRPr="002C5E76" w:rsidRDefault="008079E6" w:rsidP="000B5574">
      <w:pPr>
        <w:pStyle w:val="ActivityNumbers"/>
        <w:numPr>
          <w:ilvl w:val="0"/>
          <w:numId w:val="9"/>
        </w:numPr>
      </w:pPr>
      <w:r>
        <w:t>How does mixing a molar solution differ from mixing a percent solution?</w:t>
      </w:r>
    </w:p>
    <w:sectPr w:rsidR="00210996" w:rsidRPr="002C5E76" w:rsidSect="007C60E2">
      <w:head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4DB26" w14:textId="77777777" w:rsidR="00187DD9" w:rsidRDefault="00187DD9">
      <w:r>
        <w:separator/>
      </w:r>
    </w:p>
  </w:endnote>
  <w:endnote w:type="continuationSeparator" w:id="0">
    <w:p w14:paraId="428F4618" w14:textId="77777777" w:rsidR="00187DD9" w:rsidRDefault="0018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52F0A" w:rsidRPr="007F0280" w14:paraId="414224F7" w14:textId="77777777" w:rsidTr="00FF558B">
      <w:tc>
        <w:tcPr>
          <w:tcW w:w="4968" w:type="dxa"/>
          <w:shd w:val="clear" w:color="auto" w:fill="F2F2F2"/>
        </w:tcPr>
        <w:p w14:paraId="161102CB" w14:textId="77777777"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14:paraId="25A4E06B" w14:textId="77777777" w:rsidR="00852F0A" w:rsidRDefault="00852F0A" w:rsidP="008079E6">
          <w:pPr>
            <w:pStyle w:val="Footer"/>
          </w:pPr>
          <w:r>
            <w:t>APB</w:t>
          </w:r>
          <w:r w:rsidRPr="003B0686">
            <w:t xml:space="preserve"> – Activity </w:t>
          </w:r>
          <w:r w:rsidR="008079E6">
            <w:t>1.2.4 Making Molar Solutions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9622D8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190E522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40A6A5DD" w14:textId="77777777" w:rsidTr="00E9598B">
      <w:tc>
        <w:tcPr>
          <w:tcW w:w="4950" w:type="dxa"/>
          <w:shd w:val="clear" w:color="auto" w:fill="F2F2F2"/>
        </w:tcPr>
        <w:p w14:paraId="37CF9DA4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32DF6EB3" w14:textId="1CF94413" w:rsidR="00722698" w:rsidRDefault="00722698" w:rsidP="008079E6">
          <w:pPr>
            <w:pStyle w:val="Footer"/>
          </w:pPr>
          <w:r>
            <w:t>APB</w:t>
          </w:r>
          <w:r w:rsidRPr="003B0686">
            <w:t xml:space="preserve"> – Activity </w:t>
          </w:r>
          <w:r w:rsidR="008079E6">
            <w:t>1.2.4 Making Molar Solutions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0D778D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435EB25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54FD4" w14:textId="77777777" w:rsidR="00187DD9" w:rsidRDefault="00187DD9">
      <w:r>
        <w:separator/>
      </w:r>
    </w:p>
  </w:footnote>
  <w:footnote w:type="continuationSeparator" w:id="0">
    <w:p w14:paraId="6E8E472D" w14:textId="77777777" w:rsidR="00187DD9" w:rsidRDefault="0018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72687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058A8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B8A5E" w14:textId="50B80F84" w:rsidR="009622D8" w:rsidRPr="009622D8" w:rsidRDefault="009622D8" w:rsidP="00962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E6"/>
    <w:rsid w:val="00004D44"/>
    <w:rsid w:val="00023EF4"/>
    <w:rsid w:val="0006381D"/>
    <w:rsid w:val="000643C4"/>
    <w:rsid w:val="00095B65"/>
    <w:rsid w:val="000C04E3"/>
    <w:rsid w:val="000D778D"/>
    <w:rsid w:val="000E30CE"/>
    <w:rsid w:val="00120DA8"/>
    <w:rsid w:val="00125FE3"/>
    <w:rsid w:val="00140531"/>
    <w:rsid w:val="001522F9"/>
    <w:rsid w:val="00153705"/>
    <w:rsid w:val="00164A78"/>
    <w:rsid w:val="00186EA4"/>
    <w:rsid w:val="00187DD9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16E31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24CBC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C40EF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1FA6"/>
    <w:rsid w:val="006838B0"/>
    <w:rsid w:val="006A4101"/>
    <w:rsid w:val="006A4781"/>
    <w:rsid w:val="006C4146"/>
    <w:rsid w:val="006D0905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079E6"/>
    <w:rsid w:val="008321FB"/>
    <w:rsid w:val="00842458"/>
    <w:rsid w:val="00852F0A"/>
    <w:rsid w:val="008575ED"/>
    <w:rsid w:val="00864182"/>
    <w:rsid w:val="00875A5A"/>
    <w:rsid w:val="008879E8"/>
    <w:rsid w:val="00891D27"/>
    <w:rsid w:val="008955CE"/>
    <w:rsid w:val="008A3B43"/>
    <w:rsid w:val="008D1630"/>
    <w:rsid w:val="008F2C53"/>
    <w:rsid w:val="0090461E"/>
    <w:rsid w:val="00905BAB"/>
    <w:rsid w:val="00960B08"/>
    <w:rsid w:val="009622D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448F"/>
    <w:rsid w:val="00AC6CF6"/>
    <w:rsid w:val="00AE0075"/>
    <w:rsid w:val="00AF47E6"/>
    <w:rsid w:val="00B032F1"/>
    <w:rsid w:val="00B05D83"/>
    <w:rsid w:val="00B13499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33A7E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55A1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9598B"/>
    <w:rsid w:val="00EE5805"/>
    <w:rsid w:val="00F01A9E"/>
    <w:rsid w:val="00F3206D"/>
    <w:rsid w:val="00F4061F"/>
    <w:rsid w:val="00F55DDB"/>
    <w:rsid w:val="00F70783"/>
    <w:rsid w:val="00F72E63"/>
    <w:rsid w:val="00F7359C"/>
    <w:rsid w:val="00F76840"/>
    <w:rsid w:val="00F825C5"/>
    <w:rsid w:val="00F9067B"/>
    <w:rsid w:val="00F9553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A38DC"/>
  <w15:chartTrackingRefBased/>
  <w15:docId w15:val="{26372753-3D16-403C-837F-2B15A347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622D8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6DEF4-BAF5-4A46-B9CF-CEF52D4E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2</TotalTime>
  <Pages>2</Pages>
  <Words>578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1.2.4 Making Molar Solutions</vt:lpstr>
    </vt:vector>
  </TitlesOfParts>
  <Manager>Dan Jansen</Manager>
  <Company>Curriculum for Agricultural Science Education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1.2.4 Making Molar Solutions</dc:title>
  <dc:subject>APB - Unit 1 - Lesson 1.2 Standard Operating Procedures</dc:subject>
  <dc:creator>Marlene Jansen</dc:creator>
  <cp:keywords/>
  <dc:description/>
  <cp:lastModifiedBy>Melanie Bloom</cp:lastModifiedBy>
  <cp:revision>3</cp:revision>
  <cp:lastPrinted>2014-03-03T20:17:00Z</cp:lastPrinted>
  <dcterms:created xsi:type="dcterms:W3CDTF">2016-01-06T16:49:00Z</dcterms:created>
  <dcterms:modified xsi:type="dcterms:W3CDTF">2016-03-01T01:10:00Z</dcterms:modified>
</cp:coreProperties>
</file>